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B5FAA97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F234D0">
              <w:rPr>
                <w:b/>
                <w:sz w:val="26"/>
                <w:szCs w:val="26"/>
              </w:rPr>
              <w:t>250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0DBDA4D6" w:rsidR="00C44B8B" w:rsidRPr="0052681C" w:rsidRDefault="008256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2569E">
              <w:rPr>
                <w:b/>
                <w:sz w:val="26"/>
                <w:szCs w:val="26"/>
                <w:lang w:val="en-US"/>
              </w:rPr>
              <w:t>2326821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0BC05C33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41419B" w:rsidRPr="0041419B">
        <w:rPr>
          <w:b/>
          <w:bCs/>
          <w:sz w:val="26"/>
          <w:szCs w:val="26"/>
        </w:rPr>
        <w:t xml:space="preserve">арматуры </w:t>
      </w:r>
      <w:proofErr w:type="gramStart"/>
      <w:r w:rsidR="0041419B" w:rsidRPr="0041419B">
        <w:rPr>
          <w:b/>
          <w:bCs/>
          <w:sz w:val="26"/>
          <w:szCs w:val="26"/>
        </w:rPr>
        <w:t>к</w:t>
      </w:r>
      <w:proofErr w:type="gramEnd"/>
      <w:r w:rsidR="0041419B" w:rsidRPr="0041419B">
        <w:rPr>
          <w:b/>
          <w:bCs/>
          <w:sz w:val="26"/>
          <w:szCs w:val="26"/>
        </w:rPr>
        <w:t xml:space="preserve"> СИП</w:t>
      </w:r>
      <w:r w:rsidR="0041419B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F011FC" w:rsidRPr="00F011FC">
        <w:rPr>
          <w:b/>
          <w:sz w:val="26"/>
          <w:szCs w:val="26"/>
        </w:rPr>
        <w:t>КНА-50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B5764B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774DE76" w14:textId="77777777" w:rsidR="00FB11A3" w:rsidRPr="0052681C" w:rsidRDefault="00FB11A3" w:rsidP="00FB11A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FB11A3" w:rsidRPr="00265BDD" w14:paraId="75C0F977" w14:textId="77777777" w:rsidTr="00B03266">
        <w:tc>
          <w:tcPr>
            <w:tcW w:w="3652" w:type="dxa"/>
            <w:shd w:val="clear" w:color="auto" w:fill="auto"/>
          </w:tcPr>
          <w:p w14:paraId="6E13EFFB" w14:textId="77777777" w:rsidR="00FB11A3" w:rsidRPr="00265BDD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DEA6F6A" w14:textId="77777777" w:rsidR="00FB11A3" w:rsidRPr="00265BDD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B11A3" w:rsidRPr="00265BDD" w14:paraId="064554E0" w14:textId="77777777" w:rsidTr="00B03266">
        <w:tc>
          <w:tcPr>
            <w:tcW w:w="3652" w:type="dxa"/>
            <w:shd w:val="clear" w:color="auto" w:fill="auto"/>
          </w:tcPr>
          <w:p w14:paraId="072F40C5" w14:textId="4B8D6DF6" w:rsidR="00FB11A3" w:rsidRPr="00911790" w:rsidRDefault="00FB11A3" w:rsidP="00B0326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0" w:name="_GoBack"/>
            <w:r w:rsidRPr="00FB11A3">
              <w:t>КНА-50</w:t>
            </w:r>
            <w:bookmarkEnd w:id="0"/>
          </w:p>
        </w:tc>
        <w:tc>
          <w:tcPr>
            <w:tcW w:w="6252" w:type="dxa"/>
            <w:shd w:val="clear" w:color="auto" w:fill="auto"/>
          </w:tcPr>
          <w:p w14:paraId="3AD486D4" w14:textId="3997F844" w:rsidR="00FB11A3" w:rsidRPr="00E41460" w:rsidRDefault="00FB11A3" w:rsidP="00B0326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B11A3">
              <w:rPr>
                <w:color w:val="000000"/>
                <w:szCs w:val="19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FB11A3">
              <w:rPr>
                <w:color w:val="000000"/>
                <w:szCs w:val="19"/>
                <w:shd w:val="clear" w:color="auto" w:fill="FFFFFF"/>
              </w:rPr>
              <w:t xml:space="preserve"> Соединительная арматура</w:t>
            </w:r>
          </w:p>
        </w:tc>
      </w:tr>
    </w:tbl>
    <w:p w14:paraId="7FB20F3E" w14:textId="77777777" w:rsidR="00A34829" w:rsidRPr="00FB11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6CFFAEF7" w14:textId="77777777" w:rsidR="00A34829" w:rsidRPr="00FB11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4AB1BB1A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F63A5D2" w14:textId="77777777" w:rsidR="00FB11A3" w:rsidRDefault="00FB11A3" w:rsidP="00FB11A3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CDD26CE" w14:textId="77777777" w:rsidR="00FB11A3" w:rsidRPr="00612811" w:rsidRDefault="00FB11A3" w:rsidP="00FB11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B268B8B" w14:textId="7C520A19" w:rsidR="00FB11A3" w:rsidRPr="00A44491" w:rsidRDefault="00FB11A3" w:rsidP="00FB11A3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E105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70C4441C" w14:textId="1DABFD11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475E69A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A1C624F" w14:textId="77777777" w:rsidR="00FB11A3" w:rsidRPr="00DE1E02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DF44BAA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077FDD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C12995" w14:textId="77777777" w:rsidR="00FB11A3" w:rsidRPr="00DE1E02" w:rsidRDefault="00FB11A3" w:rsidP="00FB11A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F653356" w14:textId="77777777" w:rsidR="00FB11A3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6F4DF9" w14:textId="77777777" w:rsidR="00FB11A3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F1A3A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6E1BED" w14:textId="77777777" w:rsidR="00FB11A3" w:rsidRPr="00DE1E02" w:rsidRDefault="00FB11A3" w:rsidP="00FB11A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A3252D9" w14:textId="77777777" w:rsidR="00FB11A3" w:rsidRPr="00612811" w:rsidRDefault="00FB11A3" w:rsidP="00FB11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A1437E" w14:textId="77777777" w:rsidR="00FB11A3" w:rsidRPr="004D4E32" w:rsidRDefault="00FB11A3" w:rsidP="00FB11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0A731F0" w14:textId="77777777" w:rsidR="00FB11A3" w:rsidRPr="00530F8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9336CBA" w14:textId="77777777" w:rsidR="00FB11A3" w:rsidRPr="00A74D8D" w:rsidRDefault="00FB11A3" w:rsidP="00FB11A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DED950" w14:textId="77777777" w:rsidR="00FB11A3" w:rsidRPr="00A74D8D" w:rsidRDefault="00FB11A3" w:rsidP="00FB11A3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43AAD0" w14:textId="33DBEF37" w:rsidR="00FB11A3" w:rsidRPr="00F64478" w:rsidRDefault="00FB11A3" w:rsidP="00FB11A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12FCE078" w14:textId="77777777" w:rsidR="00FB11A3" w:rsidRDefault="00FB11A3" w:rsidP="00FB11A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3C10CC" w14:textId="77777777" w:rsidR="00FB11A3" w:rsidRPr="00BB6EA4" w:rsidRDefault="00FB11A3" w:rsidP="00FB11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D5D143D" w14:textId="77777777" w:rsidR="00FB11A3" w:rsidRDefault="00FB11A3" w:rsidP="00FB11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DE2F7E" w14:textId="77777777" w:rsidR="00FB11A3" w:rsidRDefault="00FB11A3" w:rsidP="00FB11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D0CB9F" w14:textId="77777777" w:rsidR="00FB11A3" w:rsidRDefault="00FB11A3" w:rsidP="00FB11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2033E1" w14:textId="77777777" w:rsidR="00FB11A3" w:rsidRDefault="00FB11A3" w:rsidP="00FB11A3">
      <w:pPr>
        <w:rPr>
          <w:sz w:val="26"/>
          <w:szCs w:val="26"/>
        </w:rPr>
      </w:pPr>
    </w:p>
    <w:p w14:paraId="43732384" w14:textId="77777777" w:rsidR="00FB11A3" w:rsidRDefault="00FB11A3" w:rsidP="00FB11A3">
      <w:pPr>
        <w:rPr>
          <w:sz w:val="26"/>
          <w:szCs w:val="26"/>
        </w:rPr>
      </w:pPr>
    </w:p>
    <w:p w14:paraId="3326648F" w14:textId="77777777" w:rsidR="00FB11A3" w:rsidRDefault="00FB11A3" w:rsidP="00FB11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EC811D" w14:textId="77777777" w:rsidR="00FB11A3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6221419" w14:textId="77777777" w:rsidR="00FB11A3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469BF67" w14:textId="77777777" w:rsidR="00FB11A3" w:rsidRPr="00612811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E08E5C" w14:textId="77777777" w:rsidR="00FB11A3" w:rsidRPr="00612811" w:rsidRDefault="00FB11A3" w:rsidP="00FB11A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B6078" w:rsidRDefault="008A5CA5" w:rsidP="00FB11A3">
      <w:pPr>
        <w:pStyle w:val="ad"/>
        <w:tabs>
          <w:tab w:val="left" w:pos="993"/>
        </w:tabs>
        <w:spacing w:line="276" w:lineRule="auto"/>
        <w:ind w:left="630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8160F" w14:textId="77777777" w:rsidR="008C661F" w:rsidRDefault="008C661F">
      <w:r>
        <w:separator/>
      </w:r>
    </w:p>
  </w:endnote>
  <w:endnote w:type="continuationSeparator" w:id="0">
    <w:p w14:paraId="3FA12EC0" w14:textId="77777777" w:rsidR="008C661F" w:rsidRDefault="008C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5CD7C" w14:textId="77777777" w:rsidR="008C661F" w:rsidRDefault="008C661F">
      <w:r>
        <w:separator/>
      </w:r>
    </w:p>
  </w:footnote>
  <w:footnote w:type="continuationSeparator" w:id="0">
    <w:p w14:paraId="147D418B" w14:textId="77777777" w:rsidR="008C661F" w:rsidRDefault="008C6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20104AF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1B65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052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482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19B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63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2FB8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69E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661F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8A2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7F4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1FC"/>
    <w:rsid w:val="00F02162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4D0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A3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23EF-FCCD-44E7-9054-61F373FCB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451C8CB-BA17-48A9-8CD6-9B0325F8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30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3</cp:revision>
  <cp:lastPrinted>2010-09-30T14:29:00Z</cp:lastPrinted>
  <dcterms:created xsi:type="dcterms:W3CDTF">2016-02-24T11:04:00Z</dcterms:created>
  <dcterms:modified xsi:type="dcterms:W3CDTF">2017-10-05T10:19:00Z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